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199" w:rsidRDefault="007D1199" w:rsidP="00E739A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СОВЕТ ДЕПУТАТОВ</w:t>
      </w:r>
    </w:p>
    <w:p w:rsidR="007D1199" w:rsidRDefault="007D1199" w:rsidP="00E739A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ЛОБИНСКОГО СЕЛЬСОВЕТА</w:t>
      </w:r>
    </w:p>
    <w:p w:rsidR="007D1199" w:rsidRDefault="007D1199" w:rsidP="00E739A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КРАСНОЗЕРСКОГО РАЙОНА НОВОСИБИРСКОЙ ОБЛАСТИ</w:t>
      </w:r>
    </w:p>
    <w:p w:rsidR="007D1199" w:rsidRDefault="007D1199" w:rsidP="00E739A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(пятого созыва)</w:t>
      </w:r>
    </w:p>
    <w:p w:rsidR="007D1199" w:rsidRDefault="007D1199" w:rsidP="00E739A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РЕШЕНИЕ</w:t>
      </w:r>
    </w:p>
    <w:p w:rsidR="007D1199" w:rsidRDefault="007D1199" w:rsidP="00E739A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Пятьдесят шестой сессии</w:t>
      </w:r>
    </w:p>
    <w:p w:rsidR="007D1199" w:rsidRPr="00E739AE" w:rsidRDefault="007D1199" w:rsidP="00E739AE">
      <w:pPr>
        <w:tabs>
          <w:tab w:val="left" w:pos="96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E739AE">
        <w:rPr>
          <w:rFonts w:ascii="Times New Roman" w:hAnsi="Times New Roman"/>
          <w:bCs/>
          <w:sz w:val="28"/>
          <w:szCs w:val="28"/>
        </w:rPr>
        <w:tab/>
        <w:t>От 0</w:t>
      </w:r>
      <w:r>
        <w:rPr>
          <w:rFonts w:ascii="Times New Roman" w:hAnsi="Times New Roman"/>
          <w:bCs/>
          <w:sz w:val="28"/>
          <w:szCs w:val="28"/>
        </w:rPr>
        <w:t>5</w:t>
      </w:r>
      <w:r w:rsidRPr="00E739AE">
        <w:rPr>
          <w:rFonts w:ascii="Times New Roman" w:hAnsi="Times New Roman"/>
          <w:bCs/>
          <w:sz w:val="28"/>
          <w:szCs w:val="28"/>
        </w:rPr>
        <w:t>.0</w:t>
      </w:r>
      <w:r>
        <w:rPr>
          <w:rFonts w:ascii="Times New Roman" w:hAnsi="Times New Roman"/>
          <w:bCs/>
          <w:sz w:val="28"/>
          <w:szCs w:val="28"/>
        </w:rPr>
        <w:t>7</w:t>
      </w:r>
      <w:r w:rsidRPr="00E739AE">
        <w:rPr>
          <w:rFonts w:ascii="Times New Roman" w:hAnsi="Times New Roman"/>
          <w:bCs/>
          <w:sz w:val="28"/>
          <w:szCs w:val="28"/>
        </w:rPr>
        <w:t xml:space="preserve">.2019      </w:t>
      </w:r>
      <w:r>
        <w:rPr>
          <w:rFonts w:ascii="Times New Roman" w:hAnsi="Times New Roman"/>
          <w:bCs/>
          <w:sz w:val="28"/>
          <w:szCs w:val="28"/>
        </w:rPr>
        <w:t xml:space="preserve">                село Лобино</w:t>
      </w:r>
      <w:r w:rsidRPr="00E739AE">
        <w:rPr>
          <w:rFonts w:ascii="Times New Roman" w:hAnsi="Times New Roman"/>
          <w:bCs/>
          <w:sz w:val="28"/>
          <w:szCs w:val="28"/>
        </w:rPr>
        <w:t xml:space="preserve">                                  № </w:t>
      </w:r>
      <w:r>
        <w:rPr>
          <w:rFonts w:ascii="Times New Roman" w:hAnsi="Times New Roman"/>
          <w:bCs/>
          <w:sz w:val="28"/>
          <w:szCs w:val="28"/>
        </w:rPr>
        <w:t>159</w:t>
      </w:r>
    </w:p>
    <w:p w:rsidR="007D1199" w:rsidRPr="00E739AE" w:rsidRDefault="007D1199" w:rsidP="00E739A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</w:p>
    <w:p w:rsidR="007D1199" w:rsidRPr="00E739AE" w:rsidRDefault="007D1199" w:rsidP="00E739A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E739AE">
        <w:rPr>
          <w:rFonts w:ascii="Times New Roman" w:hAnsi="Times New Roman"/>
          <w:bCs/>
          <w:sz w:val="28"/>
          <w:szCs w:val="28"/>
        </w:rPr>
        <w:t>О внесении изменений в решение</w:t>
      </w:r>
      <w:r>
        <w:rPr>
          <w:rFonts w:ascii="Times New Roman" w:hAnsi="Times New Roman"/>
          <w:bCs/>
          <w:sz w:val="28"/>
          <w:szCs w:val="28"/>
        </w:rPr>
        <w:t xml:space="preserve"> Совета депутатов Лобинского сельсовета от 15</w:t>
      </w:r>
      <w:r w:rsidRPr="00E739AE">
        <w:rPr>
          <w:rFonts w:ascii="Times New Roman" w:hAnsi="Times New Roman"/>
          <w:bCs/>
          <w:sz w:val="28"/>
          <w:szCs w:val="28"/>
        </w:rPr>
        <w:t>.0</w:t>
      </w:r>
      <w:r>
        <w:rPr>
          <w:rFonts w:ascii="Times New Roman" w:hAnsi="Times New Roman"/>
          <w:bCs/>
          <w:sz w:val="28"/>
          <w:szCs w:val="28"/>
        </w:rPr>
        <w:t>7</w:t>
      </w:r>
      <w:r w:rsidRPr="00E739AE">
        <w:rPr>
          <w:rFonts w:ascii="Times New Roman" w:hAnsi="Times New Roman"/>
          <w:bCs/>
          <w:sz w:val="28"/>
          <w:szCs w:val="28"/>
        </w:rPr>
        <w:t>.2008г «Об утверждении Положения о проведении аттестации муниц</w:t>
      </w:r>
      <w:r>
        <w:rPr>
          <w:rFonts w:ascii="Times New Roman" w:hAnsi="Times New Roman"/>
          <w:bCs/>
          <w:sz w:val="28"/>
          <w:szCs w:val="28"/>
        </w:rPr>
        <w:t>ипальных служащих Лобинского</w:t>
      </w:r>
      <w:r w:rsidRPr="00E739AE">
        <w:rPr>
          <w:rFonts w:ascii="Times New Roman" w:hAnsi="Times New Roman"/>
          <w:bCs/>
          <w:sz w:val="28"/>
          <w:szCs w:val="28"/>
        </w:rPr>
        <w:t xml:space="preserve"> сельсовета</w:t>
      </w:r>
      <w:r>
        <w:rPr>
          <w:rFonts w:ascii="Times New Roman" w:hAnsi="Times New Roman"/>
          <w:bCs/>
          <w:sz w:val="28"/>
          <w:szCs w:val="28"/>
        </w:rPr>
        <w:t>»</w:t>
      </w:r>
    </w:p>
    <w:p w:rsidR="007D1199" w:rsidRPr="00E739AE" w:rsidRDefault="007D1199" w:rsidP="00E739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7D1199" w:rsidRDefault="007D1199" w:rsidP="00E739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Законом Новосибирской области от 11.06.2008 № 234-ОЗ «Об утверждении типового положения о проведении аттестации муниципальных служащих в Новосибирской области» и на основании Протеста прокуратуры Краснозерского района от 31.05.2019 года на отдельные положения решения Совета депутатов Лобинского сельсовета Краснозерского района Новосибирской области от 15.07.2008,                  Совет депутатов  Лобинского сельсовета    РЕШИЛ:</w:t>
      </w:r>
    </w:p>
    <w:p w:rsidR="007D1199" w:rsidRDefault="007D1199" w:rsidP="00E739AE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Привести в соответствие с действующим законодательством п. 19 Положения о проведении аттестации муниципальных служащих Лобинского сельсовета, утвержденное решением Совета депутатов Лобинского сельсовета от 15.07.2008 года:</w:t>
      </w:r>
      <w:r>
        <w:rPr>
          <w:rFonts w:ascii="Times New Roman" w:hAnsi="Times New Roman"/>
          <w:i/>
          <w:sz w:val="28"/>
          <w:szCs w:val="28"/>
        </w:rPr>
        <w:t xml:space="preserve"> </w:t>
      </w:r>
    </w:p>
    <w:p w:rsidR="007D1199" w:rsidRDefault="007D1199" w:rsidP="00E739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1.1. В пункте 19 абзац  второй  слова «а также о направлении отдельных муниципальных служащих на повышение квалификации» заменить на слова «</w:t>
      </w:r>
      <w:r>
        <w:rPr>
          <w:rFonts w:ascii="Times New Roman" w:hAnsi="Times New Roman"/>
          <w:color w:val="2D2D2D"/>
          <w:spacing w:val="2"/>
          <w:sz w:val="28"/>
          <w:szCs w:val="28"/>
        </w:rPr>
        <w:t xml:space="preserve"> а также о направлении отдельных муниципальных служащих для получения дополнительного профессионального образования».</w:t>
      </w:r>
    </w:p>
    <w:p w:rsidR="007D1199" w:rsidRDefault="007D1199" w:rsidP="00E739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Опубликовать настоящее решение в периодическом печатном издании        « Вестник» органов местного самоуправления Лобинского сельсовета и на официальном сайте Лобинского сельсовета.</w:t>
      </w:r>
    </w:p>
    <w:p w:rsidR="007D1199" w:rsidRDefault="007D1199" w:rsidP="00E739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Настоящее Решение вступает в силу после его официального опубликования. </w:t>
      </w:r>
    </w:p>
    <w:p w:rsidR="007D1199" w:rsidRDefault="007D1199" w:rsidP="00A22F9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D1199" w:rsidRDefault="007D1199" w:rsidP="00A22F9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Лобинского сельсовета</w:t>
      </w:r>
    </w:p>
    <w:p w:rsidR="007D1199" w:rsidRDefault="007D1199" w:rsidP="00A22F9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Краснозерского района</w:t>
      </w:r>
    </w:p>
    <w:p w:rsidR="007D1199" w:rsidRDefault="007D1199" w:rsidP="00A22F9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                                                        Ю. А. Довгаль</w:t>
      </w:r>
    </w:p>
    <w:p w:rsidR="007D1199" w:rsidRDefault="007D1199" w:rsidP="00A22F9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D1199" w:rsidRDefault="007D1199" w:rsidP="00E739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7D1199" w:rsidRDefault="007D1199" w:rsidP="00E739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Лобинского сельсовета </w:t>
      </w:r>
    </w:p>
    <w:p w:rsidR="007D1199" w:rsidRDefault="007D1199" w:rsidP="00E739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Краснозерского района</w:t>
      </w:r>
    </w:p>
    <w:p w:rsidR="007D1199" w:rsidRDefault="007D1199" w:rsidP="00E739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                                                       Л. К. Галай</w:t>
      </w:r>
    </w:p>
    <w:p w:rsidR="007D1199" w:rsidRDefault="007D1199" w:rsidP="00E739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1199" w:rsidRDefault="007D1199" w:rsidP="00E739AE">
      <w:pPr>
        <w:spacing w:line="240" w:lineRule="auto"/>
      </w:pPr>
    </w:p>
    <w:sectPr w:rsidR="007D1199" w:rsidSect="002C61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5939"/>
    <w:rsid w:val="00096A12"/>
    <w:rsid w:val="001D4B88"/>
    <w:rsid w:val="00225138"/>
    <w:rsid w:val="002723F1"/>
    <w:rsid w:val="00292A5D"/>
    <w:rsid w:val="002C6183"/>
    <w:rsid w:val="004873FE"/>
    <w:rsid w:val="00524D86"/>
    <w:rsid w:val="005C7CE1"/>
    <w:rsid w:val="00736A7C"/>
    <w:rsid w:val="007D1199"/>
    <w:rsid w:val="00915939"/>
    <w:rsid w:val="00A22F9A"/>
    <w:rsid w:val="00CD015B"/>
    <w:rsid w:val="00D1283D"/>
    <w:rsid w:val="00D159B4"/>
    <w:rsid w:val="00D33711"/>
    <w:rsid w:val="00E739AE"/>
    <w:rsid w:val="00ED281D"/>
    <w:rsid w:val="00F2747D"/>
    <w:rsid w:val="00F861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6183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6963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34</TotalTime>
  <Pages>1</Pages>
  <Words>284</Words>
  <Characters>1620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2019-07-03T05:53:00Z</cp:lastPrinted>
  <dcterms:created xsi:type="dcterms:W3CDTF">2019-05-22T02:42:00Z</dcterms:created>
  <dcterms:modified xsi:type="dcterms:W3CDTF">2019-07-03T05:53:00Z</dcterms:modified>
</cp:coreProperties>
</file>